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9DF4F" w14:textId="77777777" w:rsidR="00483B82" w:rsidRDefault="00483B82" w:rsidP="00483B82">
      <w:pPr>
        <w:pStyle w:val="NoSpacing"/>
      </w:pPr>
      <w:r>
        <w:rPr>
          <w:u w:val="single"/>
        </w:rPr>
        <w:t>Joan PLUMPTON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5C689950" w14:textId="77777777" w:rsidR="00483B82" w:rsidRDefault="00483B82" w:rsidP="00483B82">
      <w:pPr>
        <w:pStyle w:val="NoSpacing"/>
      </w:pPr>
      <w:r>
        <w:t>Widow.</w:t>
      </w:r>
    </w:p>
    <w:p w14:paraId="33CE7412" w14:textId="77777777" w:rsidR="00483B82" w:rsidRDefault="00483B82" w:rsidP="00483B82">
      <w:pPr>
        <w:pStyle w:val="NoSpacing"/>
      </w:pPr>
    </w:p>
    <w:p w14:paraId="1247A07F" w14:textId="77777777" w:rsidR="00483B82" w:rsidRDefault="00483B82" w:rsidP="00483B82">
      <w:pPr>
        <w:pStyle w:val="NoSpacing"/>
      </w:pPr>
    </w:p>
    <w:p w14:paraId="60E4E653" w14:textId="77777777" w:rsidR="00483B82" w:rsidRDefault="00483B82" w:rsidP="00483B82">
      <w:pPr>
        <w:pStyle w:val="NoSpacing"/>
      </w:pPr>
      <w:r>
        <w:t xml:space="preserve">= Sir William Plumpton of </w:t>
      </w:r>
      <w:proofErr w:type="spellStart"/>
      <w:r>
        <w:t>Spofforth</w:t>
      </w:r>
      <w:proofErr w:type="spellEnd"/>
      <w:r>
        <w:t>, West Riding of Yorkshire.</w:t>
      </w:r>
    </w:p>
    <w:p w14:paraId="4864F537" w14:textId="77777777" w:rsidR="00483B82" w:rsidRDefault="00483B82" w:rsidP="00483B82">
      <w:pPr>
        <w:pStyle w:val="NoSpacing"/>
      </w:pPr>
      <w:r>
        <w:t>(“The Register of Thomas Rotherham, Archbishop of York 1480-1500</w:t>
      </w:r>
    </w:p>
    <w:p w14:paraId="64200A82" w14:textId="77777777" w:rsidR="00483B82" w:rsidRDefault="00483B82" w:rsidP="00483B82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p.2)</w:t>
      </w:r>
    </w:p>
    <w:p w14:paraId="3C3FFAAA" w14:textId="77777777" w:rsidR="00483B82" w:rsidRDefault="00483B82" w:rsidP="00483B82">
      <w:pPr>
        <w:pStyle w:val="NoSpacing"/>
      </w:pPr>
    </w:p>
    <w:p w14:paraId="7D8012A3" w14:textId="77777777" w:rsidR="00483B82" w:rsidRDefault="00483B82" w:rsidP="00483B82">
      <w:pPr>
        <w:pStyle w:val="NoSpacing"/>
      </w:pPr>
    </w:p>
    <w:p w14:paraId="3557F0F9" w14:textId="77777777" w:rsidR="00483B82" w:rsidRDefault="00483B82" w:rsidP="00483B82">
      <w:pPr>
        <w:pStyle w:val="NoSpacing"/>
      </w:pPr>
      <w:r>
        <w:tab/>
        <w:t>1480</w:t>
      </w:r>
      <w:r>
        <w:tab/>
        <w:t>She took the veil.  (ibid.)</w:t>
      </w:r>
    </w:p>
    <w:p w14:paraId="09C460BE" w14:textId="77777777" w:rsidR="00483B82" w:rsidRDefault="00483B82" w:rsidP="00483B82">
      <w:pPr>
        <w:pStyle w:val="NoSpacing"/>
      </w:pPr>
    </w:p>
    <w:p w14:paraId="4DC01C29" w14:textId="77777777" w:rsidR="00483B82" w:rsidRDefault="00483B82" w:rsidP="00483B82">
      <w:pPr>
        <w:pStyle w:val="NoSpacing"/>
      </w:pPr>
    </w:p>
    <w:p w14:paraId="5E052124" w14:textId="77777777" w:rsidR="00483B82" w:rsidRDefault="00483B82" w:rsidP="00483B82">
      <w:pPr>
        <w:pStyle w:val="NoSpacing"/>
      </w:pPr>
      <w:r>
        <w:t>15 February 2019</w:t>
      </w:r>
    </w:p>
    <w:p w14:paraId="3605347F" w14:textId="77777777" w:rsidR="006B2F86" w:rsidRPr="00E71FC3" w:rsidRDefault="00483B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75CBF" w14:textId="77777777" w:rsidR="00483B82" w:rsidRDefault="00483B82" w:rsidP="00E71FC3">
      <w:pPr>
        <w:spacing w:after="0" w:line="240" w:lineRule="auto"/>
      </w:pPr>
      <w:r>
        <w:separator/>
      </w:r>
    </w:p>
  </w:endnote>
  <w:endnote w:type="continuationSeparator" w:id="0">
    <w:p w14:paraId="005B333B" w14:textId="77777777" w:rsidR="00483B82" w:rsidRDefault="00483B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746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BAA1B" w14:textId="77777777" w:rsidR="00483B82" w:rsidRDefault="00483B82" w:rsidP="00E71FC3">
      <w:pPr>
        <w:spacing w:after="0" w:line="240" w:lineRule="auto"/>
      </w:pPr>
      <w:r>
        <w:separator/>
      </w:r>
    </w:p>
  </w:footnote>
  <w:footnote w:type="continuationSeparator" w:id="0">
    <w:p w14:paraId="63A0B0D6" w14:textId="77777777" w:rsidR="00483B82" w:rsidRDefault="00483B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B82"/>
    <w:rsid w:val="001A7C09"/>
    <w:rsid w:val="00483B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BBBCB"/>
  <w15:chartTrackingRefBased/>
  <w15:docId w15:val="{65DDA7E1-54EE-463C-8877-A3058AE6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2019-02-20T20:09:00Z</dcterms:created>
  <dcterms:modified xsi:type="dcterms:W3CDTF">2019-02-20T20:10:00Z</dcterms:modified>
</cp:coreProperties>
</file>